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4A43C" w14:textId="2096BFF0" w:rsidR="00BA00AB" w:rsidRDefault="005311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BOTERY</w:t>
      </w:r>
      <w:r>
        <w:rPr>
          <w:rFonts w:cs="Times New Roman"/>
          <w:szCs w:val="24"/>
        </w:rPr>
        <w:t xml:space="preserve">      (fl.1449)</w:t>
      </w:r>
    </w:p>
    <w:p w14:paraId="1891575F" w14:textId="78974814" w:rsidR="005311BD" w:rsidRDefault="005311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6600009E" w14:textId="77777777" w:rsidR="005311BD" w:rsidRDefault="005311BD" w:rsidP="009139A6">
      <w:pPr>
        <w:pStyle w:val="NoSpacing"/>
        <w:rPr>
          <w:rFonts w:cs="Times New Roman"/>
          <w:szCs w:val="24"/>
        </w:rPr>
      </w:pPr>
    </w:p>
    <w:p w14:paraId="79A71DDB" w14:textId="77777777" w:rsidR="005311BD" w:rsidRDefault="005311BD" w:rsidP="009139A6">
      <w:pPr>
        <w:pStyle w:val="NoSpacing"/>
        <w:rPr>
          <w:rFonts w:cs="Times New Roman"/>
          <w:szCs w:val="24"/>
        </w:rPr>
      </w:pPr>
    </w:p>
    <w:p w14:paraId="4CADBC74" w14:textId="3CAACB63" w:rsidR="005311BD" w:rsidRDefault="005311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1449</w:t>
      </w:r>
      <w:r>
        <w:rPr>
          <w:rFonts w:cs="Times New Roman"/>
          <w:szCs w:val="24"/>
        </w:rPr>
        <w:tab/>
        <w:t>He made his Will.</w:t>
      </w:r>
    </w:p>
    <w:p w14:paraId="3707459D" w14:textId="37E9953F" w:rsidR="005311BD" w:rsidRDefault="005311BD" w:rsidP="005311BD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(“Calendar of Lambeth Wills” from “The Genealogist” ed. H.W.Forsyth</w:t>
      </w:r>
      <w:r>
        <w:rPr>
          <w:rFonts w:cs="Times New Roman"/>
          <w:szCs w:val="24"/>
        </w:rPr>
        <w:t xml:space="preserve"> </w:t>
      </w:r>
    </w:p>
    <w:p w14:paraId="2D067074" w14:textId="7C1C2DE6" w:rsidR="005311BD" w:rsidRDefault="005311BD" w:rsidP="005311BD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Harwood </w:t>
      </w:r>
      <w:r>
        <w:rPr>
          <w:rFonts w:cs="Times New Roman"/>
          <w:szCs w:val="24"/>
        </w:rPr>
        <w:t>volume XXXIV pub. George Bell and sons, 1918, p.</w:t>
      </w:r>
      <w:r>
        <w:rPr>
          <w:rFonts w:cs="Times New Roman"/>
          <w:szCs w:val="24"/>
        </w:rPr>
        <w:t>62)</w:t>
      </w:r>
    </w:p>
    <w:p w14:paraId="5B41DF03" w14:textId="77777777" w:rsidR="005311BD" w:rsidRDefault="005311BD" w:rsidP="005311BD">
      <w:pPr>
        <w:pStyle w:val="NoSpacing"/>
        <w:rPr>
          <w:rFonts w:cs="Times New Roman"/>
          <w:szCs w:val="24"/>
        </w:rPr>
      </w:pPr>
    </w:p>
    <w:p w14:paraId="14D5AA89" w14:textId="77777777" w:rsidR="005311BD" w:rsidRDefault="005311BD" w:rsidP="005311BD">
      <w:pPr>
        <w:pStyle w:val="NoSpacing"/>
        <w:rPr>
          <w:rFonts w:cs="Times New Roman"/>
          <w:szCs w:val="24"/>
        </w:rPr>
      </w:pPr>
    </w:p>
    <w:p w14:paraId="589064A1" w14:textId="198482F8" w:rsidR="005311BD" w:rsidRPr="006370AE" w:rsidRDefault="005311BD" w:rsidP="005311BD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>16 April 2023</w:t>
      </w:r>
    </w:p>
    <w:p w14:paraId="3F3B05DD" w14:textId="6B14D280" w:rsidR="005311BD" w:rsidRPr="005311BD" w:rsidRDefault="005311BD" w:rsidP="009139A6">
      <w:pPr>
        <w:pStyle w:val="NoSpacing"/>
        <w:rPr>
          <w:rFonts w:cs="Times New Roman"/>
          <w:szCs w:val="24"/>
        </w:rPr>
      </w:pPr>
    </w:p>
    <w:sectPr w:rsidR="005311BD" w:rsidRPr="005311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46E46" w14:textId="77777777" w:rsidR="005311BD" w:rsidRDefault="005311BD" w:rsidP="009139A6">
      <w:r>
        <w:separator/>
      </w:r>
    </w:p>
  </w:endnote>
  <w:endnote w:type="continuationSeparator" w:id="0">
    <w:p w14:paraId="058E74AE" w14:textId="77777777" w:rsidR="005311BD" w:rsidRDefault="005311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95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31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1D8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D687C" w14:textId="77777777" w:rsidR="005311BD" w:rsidRDefault="005311BD" w:rsidP="009139A6">
      <w:r>
        <w:separator/>
      </w:r>
    </w:p>
  </w:footnote>
  <w:footnote w:type="continuationSeparator" w:id="0">
    <w:p w14:paraId="32950773" w14:textId="77777777" w:rsidR="005311BD" w:rsidRDefault="005311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A61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AA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1A2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1BD"/>
    <w:rsid w:val="000666E0"/>
    <w:rsid w:val="002510B7"/>
    <w:rsid w:val="005311B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7D31F"/>
  <w15:chartTrackingRefBased/>
  <w15:docId w15:val="{B4AC064E-EBB9-4493-B56E-8BBC7C47F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74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2023-04-16T08:59:00Z</dcterms:created>
  <dcterms:modified xsi:type="dcterms:W3CDTF">2023-04-16T10:13:00Z</dcterms:modified>
</cp:coreProperties>
</file>